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726" w:rsidRDefault="00201726" w:rsidP="000225D4">
      <w:pPr>
        <w:ind w:left="12744" w:firstLine="708"/>
        <w:rPr>
          <w:sz w:val="28"/>
        </w:rPr>
      </w:pPr>
      <w:r>
        <w:rPr>
          <w:sz w:val="28"/>
        </w:rPr>
        <w:t xml:space="preserve">   </w:t>
      </w:r>
      <w:r w:rsidRPr="008C348C">
        <w:rPr>
          <w:sz w:val="28"/>
        </w:rPr>
        <w:t>Додаток</w:t>
      </w:r>
    </w:p>
    <w:p w:rsidR="00201726" w:rsidRDefault="00201726" w:rsidP="000225D4">
      <w:pPr>
        <w:ind w:left="12744" w:firstLine="708"/>
        <w:rPr>
          <w:sz w:val="28"/>
        </w:rPr>
      </w:pPr>
      <w:r>
        <w:rPr>
          <w:sz w:val="28"/>
        </w:rPr>
        <w:t>до  Програми</w:t>
      </w:r>
    </w:p>
    <w:p w:rsidR="00201726" w:rsidRPr="00AD2922" w:rsidRDefault="00201726" w:rsidP="000225D4">
      <w:pPr>
        <w:jc w:val="center"/>
      </w:pPr>
      <w:r w:rsidRPr="00AD2922">
        <w:rPr>
          <w:b/>
        </w:rPr>
        <w:t xml:space="preserve">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</w:t>
      </w:r>
      <w:r w:rsidRPr="00AD2922">
        <w:t>( у редакції рішення</w:t>
      </w:r>
    </w:p>
    <w:p w:rsidR="00201726" w:rsidRPr="00AD2922" w:rsidRDefault="00201726" w:rsidP="000225D4">
      <w:pPr>
        <w:jc w:val="center"/>
      </w:pPr>
      <w:r w:rsidRPr="00AD2922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      </w:t>
      </w:r>
      <w:r w:rsidRPr="00AD2922">
        <w:t xml:space="preserve">  Нововолинської міської ради </w:t>
      </w:r>
    </w:p>
    <w:p w:rsidR="00201726" w:rsidRPr="00AD2922" w:rsidRDefault="00201726" w:rsidP="000225D4">
      <w:pPr>
        <w:jc w:val="center"/>
      </w:pPr>
      <w:r w:rsidRPr="00AD2922">
        <w:t xml:space="preserve">                                                                                                                                                                  </w:t>
      </w:r>
      <w:r>
        <w:t xml:space="preserve">                                   </w:t>
      </w:r>
      <w:bookmarkStart w:id="0" w:name="_GoBack"/>
      <w:bookmarkEnd w:id="0"/>
      <w:r w:rsidRPr="00AD2922">
        <w:t xml:space="preserve">  від </w:t>
      </w:r>
      <w:r>
        <w:t xml:space="preserve">22.12.2021 </w:t>
      </w:r>
      <w:r w:rsidRPr="00AD2922">
        <w:t>№</w:t>
      </w:r>
      <w:r>
        <w:t>10/11</w:t>
      </w:r>
      <w:r w:rsidRPr="00AD2922">
        <w:t>)</w:t>
      </w:r>
      <w:r w:rsidRPr="00AD2922">
        <w:rPr>
          <w:b/>
        </w:rPr>
        <w:t xml:space="preserve">                                                       </w:t>
      </w:r>
    </w:p>
    <w:p w:rsidR="00201726" w:rsidRDefault="00201726" w:rsidP="000225D4">
      <w:pPr>
        <w:jc w:val="center"/>
        <w:rPr>
          <w:b/>
          <w:sz w:val="28"/>
          <w:szCs w:val="28"/>
        </w:rPr>
      </w:pPr>
    </w:p>
    <w:p w:rsidR="00201726" w:rsidRPr="00E83ACE" w:rsidRDefault="00201726" w:rsidP="000225D4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  <w:r w:rsidRPr="00E9704D">
        <w:rPr>
          <w:b/>
          <w:sz w:val="28"/>
          <w:szCs w:val="28"/>
        </w:rPr>
        <w:t xml:space="preserve"> 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47"/>
        <w:gridCol w:w="1438"/>
        <w:gridCol w:w="2697"/>
        <w:gridCol w:w="1170"/>
        <w:gridCol w:w="1473"/>
        <w:gridCol w:w="1462"/>
        <w:gridCol w:w="1134"/>
        <w:gridCol w:w="1299"/>
        <w:gridCol w:w="1078"/>
        <w:gridCol w:w="1689"/>
        <w:gridCol w:w="2110"/>
        <w:gridCol w:w="12"/>
        <w:gridCol w:w="10"/>
      </w:tblGrid>
      <w:tr w:rsidR="00201726" w:rsidRPr="00E83ACE" w:rsidTr="005D798D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r w:rsidRPr="00654EFC">
              <w:rPr>
                <w:b/>
                <w:sz w:val="22"/>
                <w:szCs w:val="22"/>
              </w:rPr>
              <w:t>нання</w:t>
            </w:r>
          </w:p>
        </w:tc>
        <w:tc>
          <w:tcPr>
            <w:tcW w:w="1473" w:type="dxa"/>
            <w:vMerge w:val="restart"/>
            <w:shd w:val="clear" w:color="auto" w:fill="D5DCE4"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462" w:type="dxa"/>
            <w:vMerge w:val="restart"/>
            <w:shd w:val="clear" w:color="auto" w:fill="D5DCE4"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00" w:type="dxa"/>
            <w:gridSpan w:val="4"/>
            <w:shd w:val="clear" w:color="auto" w:fill="D5DCE4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>
              <w:rPr>
                <w:b/>
                <w:sz w:val="22"/>
                <w:szCs w:val="22"/>
              </w:rPr>
              <w:t>млн</w:t>
            </w:r>
            <w:r w:rsidRPr="00AA0D2C">
              <w:rPr>
                <w:b/>
                <w:sz w:val="22"/>
                <w:szCs w:val="22"/>
              </w:rPr>
              <w:t>. грн</w:t>
            </w:r>
          </w:p>
        </w:tc>
        <w:tc>
          <w:tcPr>
            <w:tcW w:w="2132" w:type="dxa"/>
            <w:gridSpan w:val="3"/>
            <w:shd w:val="clear" w:color="auto" w:fill="D5DCE4"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201726" w:rsidRPr="00E83ACE" w:rsidTr="005D798D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</w:p>
        </w:tc>
        <w:tc>
          <w:tcPr>
            <w:tcW w:w="1473" w:type="dxa"/>
            <w:vMerge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</w:p>
        </w:tc>
        <w:tc>
          <w:tcPr>
            <w:tcW w:w="1462" w:type="dxa"/>
            <w:vMerge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201726" w:rsidRPr="00AA0D2C" w:rsidRDefault="00201726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:rsidR="00201726" w:rsidRPr="00AA0D2C" w:rsidRDefault="00201726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201726" w:rsidRPr="00AA0D2C" w:rsidRDefault="00201726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3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201726" w:rsidRPr="00AA0D2C" w:rsidRDefault="00201726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122" w:type="dxa"/>
            <w:gridSpan w:val="2"/>
            <w:vAlign w:val="center"/>
          </w:tcPr>
          <w:p w:rsidR="00201726" w:rsidRPr="00654EFC" w:rsidRDefault="00201726" w:rsidP="0087315F">
            <w:pPr>
              <w:jc w:val="center"/>
              <w:rPr>
                <w:b/>
              </w:rPr>
            </w:pPr>
          </w:p>
        </w:tc>
      </w:tr>
      <w:tr w:rsidR="00201726" w:rsidRPr="00E83ACE" w:rsidTr="005D798D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62" w:type="dxa"/>
            <w:vAlign w:val="center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89" w:type="dxa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2" w:type="dxa"/>
            <w:gridSpan w:val="2"/>
            <w:vAlign w:val="center"/>
          </w:tcPr>
          <w:p w:rsidR="00201726" w:rsidRDefault="00201726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01726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Стимулювати впровадження енерго-ефективних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:rsidR="00201726" w:rsidRPr="008918FC" w:rsidRDefault="00201726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>Висвітленням в ЗМІ переваг та ефективності впровадження заходів з енергоефективності, в т.ч. на основі місцевого досвіду</w:t>
            </w:r>
          </w:p>
        </w:tc>
        <w:tc>
          <w:tcPr>
            <w:tcW w:w="1170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2021-2023 роки</w:t>
            </w:r>
          </w:p>
        </w:tc>
        <w:tc>
          <w:tcPr>
            <w:tcW w:w="1473" w:type="dxa"/>
            <w:vAlign w:val="center"/>
          </w:tcPr>
          <w:p w:rsidR="00201726" w:rsidRPr="005D798D" w:rsidRDefault="00201726" w:rsidP="008731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 w:val="restart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201726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201726" w:rsidRPr="008918FC" w:rsidRDefault="00201726" w:rsidP="0087315F">
            <w:pPr>
              <w:rPr>
                <w:sz w:val="20"/>
                <w:szCs w:val="20"/>
              </w:rPr>
            </w:pPr>
            <w:bookmarkStart w:id="1" w:name="_Hlk27577940"/>
            <w:r>
              <w:rPr>
                <w:sz w:val="20"/>
                <w:szCs w:val="20"/>
              </w:rPr>
              <w:t>Відшкодування процентів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>заходів енергомодернізації</w:t>
            </w:r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протягом перших 3 років</w:t>
            </w:r>
            <w:r w:rsidRPr="008B5F90">
              <w:rPr>
                <w:b/>
                <w:bCs/>
                <w:sz w:val="20"/>
                <w:szCs w:val="20"/>
              </w:rPr>
              <w:t xml:space="preserve">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1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201726" w:rsidRPr="0053080F" w:rsidRDefault="00201726" w:rsidP="005D79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201726" w:rsidRPr="0053080F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1134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0,532</w:t>
            </w:r>
          </w:p>
        </w:tc>
        <w:tc>
          <w:tcPr>
            <w:tcW w:w="1299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078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689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2,132</w:t>
            </w:r>
          </w:p>
        </w:tc>
        <w:tc>
          <w:tcPr>
            <w:tcW w:w="2122" w:type="dxa"/>
            <w:gridSpan w:val="2"/>
            <w:vMerge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201726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38" w:type="dxa"/>
            <w:vMerge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201726" w:rsidRPr="008918FC" w:rsidRDefault="00201726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201726" w:rsidRPr="00E73D30" w:rsidRDefault="00201726" w:rsidP="005D798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  <w:r>
              <w:rPr>
                <w:sz w:val="20"/>
                <w:szCs w:val="20"/>
              </w:rPr>
              <w:t xml:space="preserve">, 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201726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438" w:type="dxa"/>
          </w:tcPr>
          <w:p w:rsidR="00201726" w:rsidRPr="00182032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:rsidR="00201726" w:rsidRPr="006422FF" w:rsidRDefault="00201726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:rsidR="00201726" w:rsidRDefault="00201726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201726" w:rsidRPr="00182032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201726" w:rsidRPr="00E83ACE" w:rsidTr="005D798D">
        <w:trPr>
          <w:gridAfter w:val="2"/>
          <w:wAfter w:w="22" w:type="dxa"/>
          <w:cantSplit/>
          <w:trHeight w:val="2267"/>
          <w:jc w:val="center"/>
        </w:trPr>
        <w:tc>
          <w:tcPr>
            <w:tcW w:w="447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38" w:type="dxa"/>
            <w:vMerge w:val="restart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2697" w:type="dxa"/>
            <w:vAlign w:val="center"/>
          </w:tcPr>
          <w:p w:rsidR="00201726" w:rsidRPr="006422FF" w:rsidRDefault="00201726" w:rsidP="0087315F">
            <w:pPr>
              <w:pStyle w:val="a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окремого розділу на сайті міської ради,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го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, місцевій енергетичній політиці. </w:t>
            </w:r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Ведення на сайті ради відкритого реєстру заяв на резервування коштів та договорів з ОСББ про відшкодування процентів за кредитами, залученими на енергомодернізацію.</w:t>
            </w:r>
          </w:p>
        </w:tc>
        <w:tc>
          <w:tcPr>
            <w:tcW w:w="1170" w:type="dxa"/>
            <w:vAlign w:val="center"/>
          </w:tcPr>
          <w:p w:rsidR="00201726" w:rsidRDefault="00201726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201726" w:rsidRPr="00AD4E6F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201726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201726" w:rsidRPr="00E83ACE" w:rsidTr="005D798D">
        <w:trPr>
          <w:gridAfter w:val="2"/>
          <w:wAfter w:w="22" w:type="dxa"/>
          <w:cantSplit/>
          <w:jc w:val="center"/>
        </w:trPr>
        <w:tc>
          <w:tcPr>
            <w:tcW w:w="447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38" w:type="dxa"/>
            <w:vMerge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201726" w:rsidRPr="006422FF" w:rsidRDefault="00201726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Просвітницька робота та </w:t>
            </w:r>
            <w:r>
              <w:rPr>
                <w:sz w:val="20"/>
                <w:szCs w:val="20"/>
              </w:rPr>
              <w:t xml:space="preserve">інформаційні </w:t>
            </w:r>
            <w:r w:rsidRPr="006422FF">
              <w:rPr>
                <w:sz w:val="20"/>
                <w:szCs w:val="20"/>
              </w:rPr>
              <w:t>заходи в навчальних закладах</w:t>
            </w:r>
          </w:p>
        </w:tc>
        <w:tc>
          <w:tcPr>
            <w:tcW w:w="1170" w:type="dxa"/>
            <w:vAlign w:val="center"/>
          </w:tcPr>
          <w:p w:rsidR="00201726" w:rsidRDefault="00201726" w:rsidP="0087315F">
            <w:pPr>
              <w:jc w:val="center"/>
            </w:pPr>
            <w:r w:rsidRPr="000D3C7D">
              <w:rPr>
                <w:sz w:val="20"/>
                <w:szCs w:val="20"/>
              </w:rPr>
              <w:t xml:space="preserve">2020-2023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201726" w:rsidRPr="00AD4E6F" w:rsidRDefault="0020172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освіти, </w:t>
            </w: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</w:tcPr>
          <w:p w:rsidR="00201726" w:rsidRPr="00511C61" w:rsidRDefault="00201726" w:rsidP="0087315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1726" w:rsidRDefault="00201726"/>
    <w:p w:rsidR="00201726" w:rsidRDefault="00201726">
      <w:pPr>
        <w:rPr>
          <w:sz w:val="28"/>
          <w:szCs w:val="28"/>
        </w:rPr>
      </w:pPr>
    </w:p>
    <w:p w:rsidR="00201726" w:rsidRDefault="00201726">
      <w:pPr>
        <w:rPr>
          <w:sz w:val="28"/>
          <w:szCs w:val="28"/>
        </w:rPr>
      </w:pPr>
    </w:p>
    <w:p w:rsidR="00201726" w:rsidRPr="00131A51" w:rsidRDefault="00201726">
      <w:pPr>
        <w:rPr>
          <w:sz w:val="28"/>
          <w:szCs w:val="28"/>
        </w:rPr>
      </w:pPr>
      <w:r w:rsidRPr="00131A51">
        <w:rPr>
          <w:sz w:val="28"/>
          <w:szCs w:val="28"/>
        </w:rPr>
        <w:t>Секретар ради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О.С.Шаповал</w:t>
      </w:r>
    </w:p>
    <w:p w:rsidR="00201726" w:rsidRDefault="00201726"/>
    <w:p w:rsidR="00201726" w:rsidRDefault="00201726">
      <w:r w:rsidRPr="00306B00">
        <w:t>Миронюк 32335</w:t>
      </w:r>
    </w:p>
    <w:sectPr w:rsidR="00201726" w:rsidSect="00F469E2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5D4"/>
    <w:rsid w:val="00020313"/>
    <w:rsid w:val="000225D4"/>
    <w:rsid w:val="00055FE6"/>
    <w:rsid w:val="000D3C7D"/>
    <w:rsid w:val="000D46DA"/>
    <w:rsid w:val="00131A51"/>
    <w:rsid w:val="00182032"/>
    <w:rsid w:val="00201726"/>
    <w:rsid w:val="00306B00"/>
    <w:rsid w:val="00511C61"/>
    <w:rsid w:val="0053080F"/>
    <w:rsid w:val="005412C4"/>
    <w:rsid w:val="005D798D"/>
    <w:rsid w:val="006422FF"/>
    <w:rsid w:val="00654EFC"/>
    <w:rsid w:val="00726181"/>
    <w:rsid w:val="007963CE"/>
    <w:rsid w:val="0087315F"/>
    <w:rsid w:val="008918FC"/>
    <w:rsid w:val="008B5F90"/>
    <w:rsid w:val="008C348C"/>
    <w:rsid w:val="0094089E"/>
    <w:rsid w:val="00A37132"/>
    <w:rsid w:val="00A46B83"/>
    <w:rsid w:val="00A71F1F"/>
    <w:rsid w:val="00AA0D2C"/>
    <w:rsid w:val="00AD2922"/>
    <w:rsid w:val="00AD4E6F"/>
    <w:rsid w:val="00B64FC9"/>
    <w:rsid w:val="00B73AA4"/>
    <w:rsid w:val="00B7778B"/>
    <w:rsid w:val="00BF70CA"/>
    <w:rsid w:val="00C120D8"/>
    <w:rsid w:val="00C341E1"/>
    <w:rsid w:val="00CE1414"/>
    <w:rsid w:val="00E024B8"/>
    <w:rsid w:val="00E32EA0"/>
    <w:rsid w:val="00E73D30"/>
    <w:rsid w:val="00E83ACE"/>
    <w:rsid w:val="00E9704D"/>
    <w:rsid w:val="00EB70F7"/>
    <w:rsid w:val="00ED6C84"/>
    <w:rsid w:val="00F469E2"/>
    <w:rsid w:val="00FB6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5D4"/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Обычный + полужирный"/>
    <w:aliases w:val="По центру,После:  0 пт,Междустр.интервал:  одинарный"/>
    <w:basedOn w:val="Normal"/>
    <w:uiPriority w:val="99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rsid w:val="00306B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6B0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2</Pages>
  <Words>541</Words>
  <Characters>3085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</cp:lastModifiedBy>
  <cp:revision>9</cp:revision>
  <cp:lastPrinted>2021-12-14T09:14:00Z</cp:lastPrinted>
  <dcterms:created xsi:type="dcterms:W3CDTF">2021-12-03T13:44:00Z</dcterms:created>
  <dcterms:modified xsi:type="dcterms:W3CDTF">2021-12-24T10:36:00Z</dcterms:modified>
</cp:coreProperties>
</file>